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916F4" w14:textId="77777777" w:rsidR="00B46D18" w:rsidRDefault="00B46D18" w:rsidP="00B46D18">
      <w:pPr>
        <w:pStyle w:val="Unittitle"/>
      </w:pPr>
      <w:r>
        <w:t xml:space="preserve">1. </w:t>
      </w:r>
      <w:r>
        <w:rPr>
          <w:bCs/>
          <w:szCs w:val="32"/>
        </w:rPr>
        <w:t>Health and safety in building services engineering</w:t>
      </w:r>
    </w:p>
    <w:p w14:paraId="72E2870C" w14:textId="77777777" w:rsidR="00B46D18" w:rsidRDefault="00B46D18" w:rsidP="00B46D18">
      <w:pPr>
        <w:pStyle w:val="Heading1"/>
      </w:pPr>
      <w:r>
        <w:t>Worksheet 13: First aid (tutor)</w:t>
      </w:r>
    </w:p>
    <w:p w14:paraId="7763D3AA" w14:textId="71B88779" w:rsidR="00B46D18" w:rsidRDefault="00B46D18" w:rsidP="00B46D18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5E1E28" wp14:editId="686E1490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7CE7B" w14:textId="77777777" w:rsidR="00B46D18" w:rsidRDefault="00B46D18" w:rsidP="00B46D1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E1E28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7.05pt;margin-top:41pt;width:492pt;height:56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">
                <v:textbox>
                  <w:txbxContent>
                    <w:p w14:paraId="2FB7CE7B" w14:textId="77777777" w:rsidR="00B46D18" w:rsidRDefault="00B46D18" w:rsidP="00B46D18"/>
                  </w:txbxContent>
                </v:textbox>
                <w10:wrap type="square"/>
              </v:shape>
            </w:pict>
          </mc:Fallback>
        </mc:AlternateContent>
      </w:r>
      <w:r>
        <w:t xml:space="preserve">Sketch a plan showing the location of the first-aid facilities in your workplace or college/centre. </w:t>
      </w:r>
    </w:p>
    <w:p w14:paraId="4BBC07C9" w14:textId="77777777" w:rsidR="00B46D18" w:rsidRDefault="00B46D18" w:rsidP="00B46D18"/>
    <w:p w14:paraId="07837A92" w14:textId="77777777" w:rsidR="00B46D18" w:rsidRDefault="00B46D18" w:rsidP="00B46D18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10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</w:t>
      </w:r>
    </w:p>
    <w:p w14:paraId="5A01F0A1" w14:textId="77777777" w:rsidR="00B46D18" w:rsidRDefault="00B46D18" w:rsidP="00B46D18">
      <w:pPr>
        <w:pStyle w:val="ListParagrap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508"/>
      </w:tblGrid>
      <w:tr w:rsidR="00B46D18" w14:paraId="0058278E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362B" w14:textId="2727BB2E" w:rsidR="00B46D18" w:rsidRPr="00B46D18" w:rsidRDefault="00B46D18">
            <w:pPr>
              <w:rPr>
                <w:szCs w:val="22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1. </w:t>
            </w:r>
          </w:p>
          <w:p w14:paraId="201FD5C2" w14:textId="77777777" w:rsidR="00B46D18" w:rsidRPr="00B46D18" w:rsidRDefault="00B46D18">
            <w:pPr>
              <w:spacing w:before="0" w:after="0" w:line="240" w:lineRule="auto"/>
              <w:ind w:left="360"/>
              <w:textAlignment w:val="baseline"/>
              <w:rPr>
                <w:szCs w:val="22"/>
              </w:rPr>
            </w:pPr>
          </w:p>
        </w:tc>
      </w:tr>
      <w:tr w:rsidR="00B46D18" w14:paraId="5BD32E5F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F47" w14:textId="1AEA3CB5" w:rsidR="00B46D18" w:rsidRPr="00B46D18" w:rsidRDefault="00B46D18">
            <w:pPr>
              <w:rPr>
                <w:szCs w:val="22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2. </w:t>
            </w:r>
          </w:p>
          <w:p w14:paraId="760C9593" w14:textId="77777777" w:rsidR="00B46D18" w:rsidRPr="00B46D18" w:rsidRDefault="00B46D18">
            <w:pPr>
              <w:spacing w:before="0" w:after="0" w:line="240" w:lineRule="auto"/>
              <w:ind w:left="720"/>
              <w:textAlignment w:val="baseline"/>
              <w:rPr>
                <w:szCs w:val="22"/>
              </w:rPr>
            </w:pPr>
          </w:p>
        </w:tc>
      </w:tr>
      <w:tr w:rsidR="00B46D18" w14:paraId="52BB3E3D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A06" w14:textId="3D6D0875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3. </w:t>
            </w:r>
          </w:p>
          <w:p w14:paraId="516CB727" w14:textId="77777777" w:rsidR="00B46D18" w:rsidRPr="00B46D18" w:rsidRDefault="00B46D18">
            <w:pPr>
              <w:spacing w:before="0" w:after="0" w:line="240" w:lineRule="auto"/>
              <w:ind w:left="720"/>
              <w:textAlignment w:val="baseline"/>
              <w:rPr>
                <w:szCs w:val="22"/>
              </w:rPr>
            </w:pPr>
          </w:p>
        </w:tc>
      </w:tr>
      <w:tr w:rsidR="00B46D18" w14:paraId="5634BB59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99A7" w14:textId="77095E21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4. </w:t>
            </w:r>
          </w:p>
          <w:p w14:paraId="2CC6804C" w14:textId="77777777" w:rsidR="00B46D18" w:rsidRPr="00B46D18" w:rsidRDefault="00B46D18">
            <w:pPr>
              <w:spacing w:before="0" w:after="0" w:line="240" w:lineRule="auto"/>
              <w:ind w:left="720"/>
              <w:textAlignment w:val="baseline"/>
              <w:rPr>
                <w:szCs w:val="22"/>
              </w:rPr>
            </w:pPr>
          </w:p>
        </w:tc>
      </w:tr>
      <w:tr w:rsidR="00B46D18" w14:paraId="66A7012B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12" w14:textId="3E3E4C7E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5. </w:t>
            </w:r>
          </w:p>
          <w:p w14:paraId="7D349E3A" w14:textId="77777777" w:rsidR="00B46D18" w:rsidRPr="00B46D18" w:rsidRDefault="00B46D18">
            <w:pPr>
              <w:rPr>
                <w:szCs w:val="22"/>
              </w:rPr>
            </w:pPr>
          </w:p>
        </w:tc>
      </w:tr>
      <w:tr w:rsidR="00B46D18" w14:paraId="0B60F428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041" w14:textId="34305BCB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6. </w:t>
            </w:r>
          </w:p>
          <w:p w14:paraId="734A7B16" w14:textId="77777777" w:rsidR="00B46D18" w:rsidRPr="00B46D18" w:rsidRDefault="00B46D18">
            <w:pPr>
              <w:rPr>
                <w:szCs w:val="22"/>
              </w:rPr>
            </w:pPr>
          </w:p>
        </w:tc>
      </w:tr>
      <w:tr w:rsidR="00B46D18" w14:paraId="6DC82A68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A6A" w14:textId="77777777" w:rsidR="00B46D18" w:rsidRPr="00B46D18" w:rsidRDefault="00B46D18" w:rsidP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7. </w:t>
            </w:r>
          </w:p>
          <w:p w14:paraId="44E3AF48" w14:textId="3A449BDE" w:rsidR="00B46D18" w:rsidRPr="00B46D18" w:rsidRDefault="00B46D18" w:rsidP="00B46D18">
            <w:pPr>
              <w:spacing w:before="0" w:after="0" w:line="240" w:lineRule="auto"/>
              <w:textAlignment w:val="baseline"/>
              <w:rPr>
                <w:szCs w:val="22"/>
              </w:rPr>
            </w:pPr>
          </w:p>
        </w:tc>
      </w:tr>
      <w:tr w:rsidR="00B46D18" w14:paraId="042BA443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C09" w14:textId="4F32194E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8. </w:t>
            </w:r>
          </w:p>
          <w:p w14:paraId="7DAD809B" w14:textId="77777777" w:rsidR="00B46D18" w:rsidRPr="00B46D18" w:rsidRDefault="00B46D18">
            <w:pPr>
              <w:rPr>
                <w:szCs w:val="22"/>
              </w:rPr>
            </w:pPr>
          </w:p>
        </w:tc>
      </w:tr>
    </w:tbl>
    <w:p w14:paraId="19494BD3" w14:textId="77777777" w:rsidR="00B46D18" w:rsidRDefault="00B46D18" w:rsidP="00B46D18"/>
    <w:p w14:paraId="2BEE9AF2" w14:textId="77777777" w:rsidR="00B46D18" w:rsidRDefault="00B46D18" w:rsidP="00B46D18">
      <w:pPr>
        <w:pStyle w:val="ListParagraph"/>
      </w:pPr>
    </w:p>
    <w:p w14:paraId="7BBAFFB7" w14:textId="77777777" w:rsidR="00B46D18" w:rsidRDefault="00B46D18" w:rsidP="00B46D18">
      <w:pPr>
        <w:ind w:left="360"/>
      </w:pPr>
      <w:r>
        <w:t>3. What are you employer’s first-aid responsibilities?</w:t>
      </w:r>
    </w:p>
    <w:p w14:paraId="4FF10C76" w14:textId="77777777" w:rsidR="00B46D18" w:rsidRDefault="00B46D18" w:rsidP="00B46D18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</w:p>
    <w:p w14:paraId="1CC2E807" w14:textId="77777777" w:rsidR="00AB42D4" w:rsidRDefault="00AB42D4" w:rsidP="00474F67">
      <w:pPr>
        <w:rPr>
          <w:rFonts w:cs="Arial"/>
          <w:szCs w:val="22"/>
        </w:rPr>
      </w:pPr>
    </w:p>
    <w:p w14:paraId="7C4C1ECB" w14:textId="785D8C76" w:rsidR="00AB42D4" w:rsidRDefault="00AB42D4" w:rsidP="006E1028">
      <w:pPr>
        <w:pStyle w:val="Answer"/>
      </w:pPr>
    </w:p>
    <w:p w14:paraId="0333EE92" w14:textId="77777777" w:rsidR="00474F67" w:rsidRDefault="00474F67" w:rsidP="00474F67">
      <w:pPr>
        <w:rPr>
          <w:rFonts w:cs="Arial"/>
          <w:szCs w:val="22"/>
        </w:rPr>
      </w:pPr>
    </w:p>
    <w:p w14:paraId="7A541B98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6196" w14:textId="77777777" w:rsidR="0041328E" w:rsidRDefault="0041328E">
      <w:pPr>
        <w:spacing w:before="0" w:after="0"/>
      </w:pPr>
      <w:r>
        <w:separator/>
      </w:r>
    </w:p>
  </w:endnote>
  <w:endnote w:type="continuationSeparator" w:id="0">
    <w:p w14:paraId="076BAECF" w14:textId="77777777" w:rsidR="0041328E" w:rsidRDefault="004132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881C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B341F8" wp14:editId="24F68A7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8481B70" w14:textId="6519FE9B" w:rsidR="00002DC1" w:rsidRPr="006953AB" w:rsidRDefault="00CC71ED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C71E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151781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B341F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8481B70" w14:textId="6519FE9B" w:rsidR="00002DC1" w:rsidRPr="006953AB" w:rsidRDefault="00CC71ED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C71ED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151781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2A694C" wp14:editId="7316445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7AD3" w14:textId="77777777" w:rsidR="0041328E" w:rsidRDefault="0041328E">
      <w:pPr>
        <w:spacing w:before="0" w:after="0"/>
      </w:pPr>
      <w:r>
        <w:separator/>
      </w:r>
    </w:p>
  </w:footnote>
  <w:footnote w:type="continuationSeparator" w:id="0">
    <w:p w14:paraId="179CA77F" w14:textId="77777777" w:rsidR="0041328E" w:rsidRDefault="004132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2A8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B2717D" wp14:editId="71B8BD4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59DA57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42985F" wp14:editId="30DC624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15A72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37E59"/>
    <w:multiLevelType w:val="multilevel"/>
    <w:tmpl w:val="DE0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858024">
    <w:abstractNumId w:val="5"/>
  </w:num>
  <w:num w:numId="2" w16cid:durableId="607275269">
    <w:abstractNumId w:val="16"/>
  </w:num>
  <w:num w:numId="3" w16cid:durableId="474957900">
    <w:abstractNumId w:val="23"/>
  </w:num>
  <w:num w:numId="4" w16cid:durableId="952593405">
    <w:abstractNumId w:val="18"/>
  </w:num>
  <w:num w:numId="5" w16cid:durableId="1821383602">
    <w:abstractNumId w:val="8"/>
  </w:num>
  <w:num w:numId="6" w16cid:durableId="1512917217">
    <w:abstractNumId w:val="17"/>
  </w:num>
  <w:num w:numId="7" w16cid:durableId="661852240">
    <w:abstractNumId w:val="8"/>
  </w:num>
  <w:num w:numId="8" w16cid:durableId="630132634">
    <w:abstractNumId w:val="1"/>
  </w:num>
  <w:num w:numId="9" w16cid:durableId="806552868">
    <w:abstractNumId w:val="8"/>
    <w:lvlOverride w:ilvl="0">
      <w:startOverride w:val="1"/>
    </w:lvlOverride>
  </w:num>
  <w:num w:numId="10" w16cid:durableId="1185748150">
    <w:abstractNumId w:val="19"/>
  </w:num>
  <w:num w:numId="11" w16cid:durableId="1646930075">
    <w:abstractNumId w:val="15"/>
  </w:num>
  <w:num w:numId="12" w16cid:durableId="17237518">
    <w:abstractNumId w:val="6"/>
  </w:num>
  <w:num w:numId="13" w16cid:durableId="57440458">
    <w:abstractNumId w:val="14"/>
  </w:num>
  <w:num w:numId="14" w16cid:durableId="1421026778">
    <w:abstractNumId w:val="20"/>
  </w:num>
  <w:num w:numId="15" w16cid:durableId="334067752">
    <w:abstractNumId w:val="12"/>
  </w:num>
  <w:num w:numId="16" w16cid:durableId="251473298">
    <w:abstractNumId w:val="7"/>
  </w:num>
  <w:num w:numId="17" w16cid:durableId="28842468">
    <w:abstractNumId w:val="25"/>
  </w:num>
  <w:num w:numId="18" w16cid:durableId="1430421244">
    <w:abstractNumId w:val="26"/>
  </w:num>
  <w:num w:numId="19" w16cid:durableId="223420880">
    <w:abstractNumId w:val="3"/>
  </w:num>
  <w:num w:numId="20" w16cid:durableId="1051266437">
    <w:abstractNumId w:val="2"/>
  </w:num>
  <w:num w:numId="21" w16cid:durableId="2083868141">
    <w:abstractNumId w:val="10"/>
  </w:num>
  <w:num w:numId="22" w16cid:durableId="1246888805">
    <w:abstractNumId w:val="10"/>
    <w:lvlOverride w:ilvl="0">
      <w:startOverride w:val="1"/>
    </w:lvlOverride>
  </w:num>
  <w:num w:numId="23" w16cid:durableId="830370679">
    <w:abstractNumId w:val="24"/>
  </w:num>
  <w:num w:numId="24" w16cid:durableId="2051607296">
    <w:abstractNumId w:val="10"/>
    <w:lvlOverride w:ilvl="0">
      <w:startOverride w:val="1"/>
    </w:lvlOverride>
  </w:num>
  <w:num w:numId="25" w16cid:durableId="258027177">
    <w:abstractNumId w:val="10"/>
    <w:lvlOverride w:ilvl="0">
      <w:startOverride w:val="1"/>
    </w:lvlOverride>
  </w:num>
  <w:num w:numId="26" w16cid:durableId="8142453">
    <w:abstractNumId w:val="11"/>
  </w:num>
  <w:num w:numId="27" w16cid:durableId="1462764527">
    <w:abstractNumId w:val="21"/>
  </w:num>
  <w:num w:numId="28" w16cid:durableId="1324815040">
    <w:abstractNumId w:val="10"/>
    <w:lvlOverride w:ilvl="0">
      <w:startOverride w:val="1"/>
    </w:lvlOverride>
  </w:num>
  <w:num w:numId="29" w16cid:durableId="383453403">
    <w:abstractNumId w:val="22"/>
  </w:num>
  <w:num w:numId="30" w16cid:durableId="157382354">
    <w:abstractNumId w:val="10"/>
  </w:num>
  <w:num w:numId="31" w16cid:durableId="380905651">
    <w:abstractNumId w:val="10"/>
    <w:lvlOverride w:ilvl="0">
      <w:startOverride w:val="1"/>
    </w:lvlOverride>
  </w:num>
  <w:num w:numId="32" w16cid:durableId="379784851">
    <w:abstractNumId w:val="10"/>
    <w:lvlOverride w:ilvl="0">
      <w:startOverride w:val="1"/>
    </w:lvlOverride>
  </w:num>
  <w:num w:numId="33" w16cid:durableId="589966581">
    <w:abstractNumId w:val="0"/>
  </w:num>
  <w:num w:numId="34" w16cid:durableId="1946839092">
    <w:abstractNumId w:val="13"/>
  </w:num>
  <w:num w:numId="35" w16cid:durableId="834882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048945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D4"/>
    <w:rsid w:val="00002DC1"/>
    <w:rsid w:val="000033BD"/>
    <w:rsid w:val="0007243A"/>
    <w:rsid w:val="00082C62"/>
    <w:rsid w:val="000A19EE"/>
    <w:rsid w:val="000B231F"/>
    <w:rsid w:val="000C1804"/>
    <w:rsid w:val="000E194B"/>
    <w:rsid w:val="00110217"/>
    <w:rsid w:val="00152AC3"/>
    <w:rsid w:val="00156AF3"/>
    <w:rsid w:val="0019491D"/>
    <w:rsid w:val="001C6B13"/>
    <w:rsid w:val="001F74AD"/>
    <w:rsid w:val="002D07A8"/>
    <w:rsid w:val="003405EA"/>
    <w:rsid w:val="003916EC"/>
    <w:rsid w:val="003B1E21"/>
    <w:rsid w:val="003F7F14"/>
    <w:rsid w:val="00404B31"/>
    <w:rsid w:val="0041328E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B42D4"/>
    <w:rsid w:val="00AE245C"/>
    <w:rsid w:val="00B054EC"/>
    <w:rsid w:val="00B46D18"/>
    <w:rsid w:val="00B634AC"/>
    <w:rsid w:val="00BE2C21"/>
    <w:rsid w:val="00C01D20"/>
    <w:rsid w:val="00C06474"/>
    <w:rsid w:val="00C202BF"/>
    <w:rsid w:val="00C43035"/>
    <w:rsid w:val="00C858D7"/>
    <w:rsid w:val="00C92F19"/>
    <w:rsid w:val="00CC3B85"/>
    <w:rsid w:val="00CC71ED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C3755"/>
  <w15:docId w15:val="{D3530E54-4C8E-4B73-A49C-9BEDF2E1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46D18"/>
    <w:rPr>
      <w:color w:val="0000FF"/>
      <w:u w:val="single"/>
    </w:rPr>
  </w:style>
  <w:style w:type="paragraph" w:styleId="ListParagraph">
    <w:name w:val="List Paragraph"/>
    <w:basedOn w:val="Normal"/>
    <w:qFormat/>
    <w:rsid w:val="00B46D18"/>
    <w:pPr>
      <w:ind w:left="720"/>
      <w:contextualSpacing/>
    </w:pPr>
  </w:style>
  <w:style w:type="table" w:styleId="TableGrid">
    <w:name w:val="Table Grid"/>
    <w:basedOn w:val="TableNormal"/>
    <w:rsid w:val="00B46D1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C71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hse.gov.uk/firstaid/faq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28E8D-86F6-4D63-81AD-1BB85B758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8972E3-DC71-4139-B921-22B21F204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5A502-94FD-4C32-8515-C91EC73ECB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2</Pages>
  <Words>26</Words>
  <Characters>518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2025-11-18T15:14:00Z</dcterms:created>
  <dcterms:modified xsi:type="dcterms:W3CDTF">2025-11-20T13:00:00Z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